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80150" w14:textId="77777777" w:rsidR="00FA44DA" w:rsidRPr="00CF73E1" w:rsidRDefault="00997F14" w:rsidP="00FA44DA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FA44DA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2EF0498A" w14:textId="77777777" w:rsidR="00D57D08" w:rsidRDefault="00D57D08" w:rsidP="00D57D0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3420CF9" w14:textId="20E5800A" w:rsidR="00D57D08" w:rsidRDefault="00D57D08" w:rsidP="00D57D0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086095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086095">
        <w:rPr>
          <w:rFonts w:ascii="Corbel" w:hAnsi="Corbel"/>
          <w:b/>
          <w:smallCaps/>
          <w:sz w:val="24"/>
          <w:szCs w:val="24"/>
        </w:rPr>
        <w:t>8</w:t>
      </w:r>
    </w:p>
    <w:p w14:paraId="27F87E21" w14:textId="77777777" w:rsidR="00D57D08" w:rsidRDefault="00D57D08" w:rsidP="00D57D0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30B9162" w14:textId="301F3BA1" w:rsidR="00D57D08" w:rsidRDefault="00D57D08" w:rsidP="00D57D0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086095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086095">
        <w:rPr>
          <w:rFonts w:ascii="Corbel" w:hAnsi="Corbel"/>
          <w:sz w:val="24"/>
          <w:szCs w:val="24"/>
        </w:rPr>
        <w:t>7</w:t>
      </w:r>
    </w:p>
    <w:p w14:paraId="2B273396" w14:textId="77777777" w:rsidR="00FA44DA" w:rsidRPr="00A93C55" w:rsidRDefault="00FA44DA" w:rsidP="00FA44DA">
      <w:pPr>
        <w:spacing w:after="0" w:line="240" w:lineRule="auto"/>
        <w:rPr>
          <w:rFonts w:ascii="Corbel" w:hAnsi="Corbel"/>
          <w:sz w:val="24"/>
          <w:szCs w:val="24"/>
        </w:rPr>
      </w:pPr>
    </w:p>
    <w:p w14:paraId="1E298846" w14:textId="19F2B8DE" w:rsidR="0085747A" w:rsidRPr="00B169DF" w:rsidRDefault="0085747A" w:rsidP="00FA44D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A9A58C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kryzys w aspekcie politycznym, społecznym, kulturowym i cywilizacyjnym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1AAFAE1" w:rsidR="0085747A" w:rsidRPr="00B169DF" w:rsidRDefault="00FA44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CF35D24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B1C283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413063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08609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D82722D" w:rsidR="0085747A" w:rsidRPr="00B169DF" w:rsidRDefault="000860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C233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26046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212D49A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B16BCB4" w:rsidR="0085747A" w:rsidRPr="00B169DF" w:rsidRDefault="00B002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F0364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D2E3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8218D2" w:rsidR="00923D7D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8B29B5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D46EFED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56F4C8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98E40F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15E64CC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C233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b w:val="0"/>
          <w:smallCaps w:val="0"/>
          <w:szCs w:val="24"/>
        </w:rPr>
        <w:t>zajęcia w formie tradycyjnej</w:t>
      </w:r>
      <w:r w:rsidRPr="006C233B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1A6F0B9E" w:rsidR="009C54AE" w:rsidRPr="00B169DF" w:rsidRDefault="006C233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5A8AF00" w:rsidR="0085747A" w:rsidRPr="00B169DF" w:rsidRDefault="006C233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Ogólna orientacja w polityce krajowej i międzynarodowej</w:t>
            </w:r>
            <w:r w:rsidR="000704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317BC1A3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istotą kryzysów i konfliktów we współczesnym świecie.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A896410" w:rsidR="0085747A" w:rsidRPr="00B169DF" w:rsidRDefault="000704A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6C6FEFF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metod służących rozwiązywaniu sporów oraz zapobieganiu im.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3D0A80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526F89B1" w14:textId="154EDB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8DC18C7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2BE5D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0C496490" w:rsidR="002F7669" w:rsidRPr="00B169DF" w:rsidRDefault="002F7669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13C66F" w14:textId="3ED14053" w:rsidR="0085747A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02B4FB3F" w14:textId="698E6C96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D47E3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wiedzę z zakresu bloku </w:t>
            </w:r>
          </w:p>
          <w:p w14:paraId="3B1FE867" w14:textId="77777777" w:rsidR="001D47E3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tematycznego dotyczącego konfliktów i kryzysów</w:t>
            </w:r>
            <w:r w:rsidR="002F766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C69E2" w14:textId="0BCDDF73" w:rsidR="002F7669" w:rsidRPr="00B169DF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między wchodzącymi ze sobą w konflikt podmiotami pochodzącymi z różnych narodów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 xml:space="preserve"> bądź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kultur.</w:t>
            </w:r>
          </w:p>
        </w:tc>
        <w:tc>
          <w:tcPr>
            <w:tcW w:w="1873" w:type="dxa"/>
          </w:tcPr>
          <w:p w14:paraId="684CD49A" w14:textId="04AF02A7" w:rsidR="002F7669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3521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18DFD3C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6EE86C55" w:rsidR="002F7669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3521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ABDD28E" w14:textId="59D6D1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95D3C2E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2EC9F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F418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6236EF" w14:textId="3F11FBB3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9729CD0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CF5C7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6C1C8A5D" w:rsidR="00C06B13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5979DF4" w14:textId="77777777" w:rsidR="0085747A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1DB44D57" w14:textId="77777777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konfliktów i kryzysów z wykorzystaniem różnych źródeł;</w:t>
            </w:r>
          </w:p>
          <w:p w14:paraId="4EAF944F" w14:textId="02457EE4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debatę, merytorycznie argumentować z wykorzystaniem poglądów własnych oraz innych autorów;</w:t>
            </w:r>
          </w:p>
          <w:p w14:paraId="06E1485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B06B0" w14:textId="70217DBC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 przez całe życie oraz kierować rozwojem innych w zakresie wiedzy i umiejętności związanych z wiedzą o konfliktach i kryzysach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BEC5AC" w14:textId="627EFED0" w:rsidR="00C06B13" w:rsidRPr="00B169DF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75C87EE" w14:textId="516D6984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C4E74ED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917415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DCF1FB" w14:textId="064305DC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3521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E550F27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331BCB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BDFF4E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61AA4F22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3521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0CFA5347" w14:textId="4831567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14:paraId="58DA7161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1F98D8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D02AD9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0B6C8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76F136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0196FCBD" w:rsidR="006924FB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02BE28E" w14:textId="77777777" w:rsidR="0085747A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725602C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0AC75C7" w14:textId="1E86B805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Uznania wpływu różnych zjawisk na wystąpienie i trwanie konfliktów i kryzysów i odpowiedzialnego pełnienia ról zawodowych w tym kontekście.</w:t>
            </w:r>
          </w:p>
          <w:p w14:paraId="0ED94FF1" w14:textId="399E4A9A" w:rsidR="006924FB" w:rsidRPr="00B169DF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FE02E1D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A001C" w14:textId="4C7181EF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90829D9" w14:textId="77777777" w:rsidR="008541B3" w:rsidRDefault="008541B3" w:rsidP="008541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F8B9DB7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F0B69C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06F26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07F6BD14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2E46C4A" w14:textId="11F82A6F" w:rsidR="0085747A" w:rsidRDefault="009E7C27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jako przejaw kryzysu relacji. </w:t>
            </w:r>
            <w:r w:rsidR="004120BD">
              <w:rPr>
                <w:rFonts w:ascii="Corbel" w:hAnsi="Corbel"/>
                <w:sz w:val="24"/>
                <w:szCs w:val="24"/>
              </w:rPr>
              <w:t>Czym jest konflikt polityczny i jak można go rozstrzygnąć? (2 h).</w:t>
            </w:r>
          </w:p>
          <w:p w14:paraId="325287DB" w14:textId="73D74BCE" w:rsidR="004120BD" w:rsidRDefault="004120BD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Postrzeganie konfliktu </w:t>
            </w:r>
            <w:r w:rsidR="00CF3BD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(3 h).</w:t>
            </w:r>
          </w:p>
          <w:p w14:paraId="7E87B69B" w14:textId="77777777" w:rsidR="004120BD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Moderowanie własnych konfliktów (2 h).</w:t>
            </w:r>
          </w:p>
          <w:p w14:paraId="0BC7FA85" w14:textId="7777777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Przebaczenie i pojednanie w kontekście konfliktów międzyludzkich (2 h).</w:t>
            </w:r>
          </w:p>
          <w:p w14:paraId="16A9CA1A" w14:textId="51EC8E6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destruktywnym konfliktom</w:t>
            </w:r>
            <w:r w:rsidR="00CF3BD6">
              <w:rPr>
                <w:rFonts w:ascii="Corbel" w:hAnsi="Corbel"/>
                <w:sz w:val="24"/>
                <w:szCs w:val="24"/>
              </w:rPr>
              <w:t>. Czy możliwe jest porozumienie bez przemocy?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55BB373F" w14:textId="0FFDD10A" w:rsidR="00CF3BD6" w:rsidRDefault="00CF3BD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Jakie konflikty czekają nas w przyszłości? Konflikty międzynarodowe czy zderzenia cywilizacji? (3 h).</w:t>
            </w:r>
          </w:p>
          <w:p w14:paraId="56A8A27C" w14:textId="0AB49031" w:rsidR="009F4CA6" w:rsidRPr="004120BD" w:rsidRDefault="00CF3BD6" w:rsidP="00CF3B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3BD6">
              <w:rPr>
                <w:rFonts w:ascii="Corbel" w:hAnsi="Corbel"/>
                <w:sz w:val="24"/>
                <w:szCs w:val="24"/>
              </w:rPr>
              <w:t>Kolokwium zaliczeniowe</w:t>
            </w:r>
            <w:r>
              <w:rPr>
                <w:rFonts w:ascii="Corbel" w:hAnsi="Corbel"/>
                <w:sz w:val="24"/>
                <w:szCs w:val="24"/>
              </w:rPr>
              <w:t xml:space="preserve"> (1 h).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40098068" w:rsidR="0085747A" w:rsidRPr="00B169DF" w:rsidRDefault="00950DE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  <w:r w:rsidR="009F4CA6">
        <w:rPr>
          <w:rFonts w:ascii="Corbel" w:hAnsi="Corbel"/>
          <w:sz w:val="24"/>
          <w:szCs w:val="24"/>
        </w:rPr>
        <w:t xml:space="preserve"> </w:t>
      </w: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EAF526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A0726">
              <w:rPr>
                <w:rFonts w:ascii="Corbel" w:hAnsi="Corbel"/>
                <w:b w:val="0"/>
                <w:szCs w:val="24"/>
              </w:rPr>
              <w:t xml:space="preserve">i EK_02 </w:t>
            </w:r>
          </w:p>
        </w:tc>
        <w:tc>
          <w:tcPr>
            <w:tcW w:w="5528" w:type="dxa"/>
          </w:tcPr>
          <w:p w14:paraId="708C9AC7" w14:textId="4CF72FAC" w:rsidR="0085747A" w:rsidRPr="00AA0726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41ECB280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B9CF10D" w:rsidR="0085747A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Ek_3 -EK_7</w:t>
            </w:r>
          </w:p>
        </w:tc>
        <w:tc>
          <w:tcPr>
            <w:tcW w:w="5528" w:type="dxa"/>
          </w:tcPr>
          <w:p w14:paraId="35E125A4" w14:textId="23084FE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10EE801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824E8A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3C0BEF22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0E1AD84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5CCA6357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5B51D7E5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6DD45D7B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07132A1A" w:rsidR="0085747A" w:rsidRPr="00B169DF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4F028C8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C5975FF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684EB34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583524" w14:paraId="41E1B402" w14:textId="77777777" w:rsidTr="00923D7D">
        <w:tc>
          <w:tcPr>
            <w:tcW w:w="4962" w:type="dxa"/>
          </w:tcPr>
          <w:p w14:paraId="1076A393" w14:textId="77777777" w:rsidR="0085747A" w:rsidRPr="005835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73DAA35" w:rsidR="0085747A" w:rsidRPr="00583524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3B799FA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484B" w14:paraId="14835628" w14:textId="77777777" w:rsidTr="0071620A">
        <w:trPr>
          <w:trHeight w:val="397"/>
        </w:trPr>
        <w:tc>
          <w:tcPr>
            <w:tcW w:w="7513" w:type="dxa"/>
          </w:tcPr>
          <w:p w14:paraId="085432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7B84D" w14:textId="77777777" w:rsidR="0086484B" w:rsidRDefault="009E7C27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W. Wilmot, J.  </w:t>
            </w:r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Hocker, </w:t>
            </w:r>
            <w:r w:rsidRPr="0086484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 ludźmi, </w:t>
            </w:r>
            <w:r w:rsidR="0086484B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</w:t>
            </w:r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Höffner, PWN, Warszawa 2011.</w:t>
            </w:r>
          </w:p>
          <w:p w14:paraId="7B82F19F" w14:textId="77777777" w:rsidR="0086484B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 do nauki o państwie i polityce,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Szmulika i M. Żmigrodzki (red.), Wydaw. Uniw. Marii Curie-Skłodowskiej, Lublin 2010, rozdz. XVII.</w:t>
            </w:r>
          </w:p>
          <w:p w14:paraId="0E0C8BD8" w14:textId="77777777" w:rsidR="009E7C27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P. Huntington,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Zderzenie cywilizacji i nowy kształt ładu światowego, </w:t>
            </w:r>
            <w:r w:rsidR="009E7C27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H. Jankowska, Wydaw. Literackie Muza, Warszawa 2008, rozdział VIII i XII.</w:t>
            </w:r>
          </w:p>
          <w:p w14:paraId="775BCB0E" w14:textId="77777777" w:rsidR="00583524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S. Nye jr.,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międzynarodowe. Wprowadzenie do teorii i historii,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Madej, Wydaw. Akademickie i Profesjonalne, Warszawa 2009, rozdz. IX.</w:t>
            </w:r>
          </w:p>
          <w:p w14:paraId="3157E89B" w14:textId="5919EB2D" w:rsidR="00583524" w:rsidRPr="0086484B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Rosenberg, </w:t>
            </w:r>
            <w:r w:rsidR="00BE24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Porozumienie bez przemocy. O języku serca,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M. Kłobukowski, Jacek Santorski &amp; Co Wydawnictwo, Warszawa 1998.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5B4C8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9CD738F" w14:textId="77777777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Budyta-Budzyńska,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PWN, Warszawa 2013.</w:t>
            </w:r>
          </w:p>
          <w:p w14:paraId="0D8CF9D3" w14:textId="263F405A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Chełpa, T. Witkowski,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Psychologia konfliktów, 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Biblioteka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Moderator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2004.</w:t>
            </w:r>
            <w:r w:rsidR="001D47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1DEF" w14:textId="77777777" w:rsidR="000040E3" w:rsidRDefault="000040E3" w:rsidP="00C16ABF">
      <w:pPr>
        <w:spacing w:after="0" w:line="240" w:lineRule="auto"/>
      </w:pPr>
      <w:r>
        <w:separator/>
      </w:r>
    </w:p>
  </w:endnote>
  <w:endnote w:type="continuationSeparator" w:id="0">
    <w:p w14:paraId="0E4033EA" w14:textId="77777777" w:rsidR="000040E3" w:rsidRDefault="000040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E0BF" w14:textId="77777777" w:rsidR="000040E3" w:rsidRDefault="000040E3" w:rsidP="00C16ABF">
      <w:pPr>
        <w:spacing w:after="0" w:line="240" w:lineRule="auto"/>
      </w:pPr>
      <w:r>
        <w:separator/>
      </w:r>
    </w:p>
  </w:footnote>
  <w:footnote w:type="continuationSeparator" w:id="0">
    <w:p w14:paraId="26CE73AE" w14:textId="77777777" w:rsidR="000040E3" w:rsidRDefault="000040E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400D"/>
    <w:multiLevelType w:val="hybridMultilevel"/>
    <w:tmpl w:val="CBBC8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02C1"/>
    <w:multiLevelType w:val="hybridMultilevel"/>
    <w:tmpl w:val="0888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567093"/>
    <w:multiLevelType w:val="hybridMultilevel"/>
    <w:tmpl w:val="70C0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91FA1"/>
    <w:multiLevelType w:val="hybridMultilevel"/>
    <w:tmpl w:val="4CDC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955877">
    <w:abstractNumId w:val="2"/>
  </w:num>
  <w:num w:numId="2" w16cid:durableId="664091792">
    <w:abstractNumId w:val="1"/>
  </w:num>
  <w:num w:numId="3" w16cid:durableId="316737626">
    <w:abstractNumId w:val="0"/>
  </w:num>
  <w:num w:numId="4" w16cid:durableId="627395498">
    <w:abstractNumId w:val="4"/>
  </w:num>
  <w:num w:numId="5" w16cid:durableId="8367239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0E3"/>
    <w:rsid w:val="000048FD"/>
    <w:rsid w:val="000077B4"/>
    <w:rsid w:val="00015B8F"/>
    <w:rsid w:val="00022ECE"/>
    <w:rsid w:val="00042A51"/>
    <w:rsid w:val="00042D2E"/>
    <w:rsid w:val="00044C82"/>
    <w:rsid w:val="000704A1"/>
    <w:rsid w:val="00070ED6"/>
    <w:rsid w:val="000742DC"/>
    <w:rsid w:val="00084C12"/>
    <w:rsid w:val="000860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F26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09B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7E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669"/>
    <w:rsid w:val="003018BA"/>
    <w:rsid w:val="0030395F"/>
    <w:rsid w:val="00305C92"/>
    <w:rsid w:val="003151C5"/>
    <w:rsid w:val="00326C2A"/>
    <w:rsid w:val="00330B8C"/>
    <w:rsid w:val="003343CF"/>
    <w:rsid w:val="00346FE9"/>
    <w:rsid w:val="0034759A"/>
    <w:rsid w:val="003503F6"/>
    <w:rsid w:val="003525C8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0BD"/>
    <w:rsid w:val="0041284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3C75"/>
    <w:rsid w:val="004D31C0"/>
    <w:rsid w:val="004D3345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4572"/>
    <w:rsid w:val="00583524"/>
    <w:rsid w:val="0059484D"/>
    <w:rsid w:val="005A0855"/>
    <w:rsid w:val="005A3196"/>
    <w:rsid w:val="005B4F34"/>
    <w:rsid w:val="005B5A0A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7B63"/>
    <w:rsid w:val="00671958"/>
    <w:rsid w:val="00675843"/>
    <w:rsid w:val="006924FB"/>
    <w:rsid w:val="0069329F"/>
    <w:rsid w:val="00696477"/>
    <w:rsid w:val="006C233B"/>
    <w:rsid w:val="006D050F"/>
    <w:rsid w:val="006D6139"/>
    <w:rsid w:val="006E5D65"/>
    <w:rsid w:val="006F1282"/>
    <w:rsid w:val="006F1FBC"/>
    <w:rsid w:val="006F31E2"/>
    <w:rsid w:val="00706544"/>
    <w:rsid w:val="007072BA"/>
    <w:rsid w:val="007132AC"/>
    <w:rsid w:val="00713D3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1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41B3"/>
    <w:rsid w:val="008552A2"/>
    <w:rsid w:val="0085747A"/>
    <w:rsid w:val="0086484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E2"/>
    <w:rsid w:val="0095439A"/>
    <w:rsid w:val="00954A07"/>
    <w:rsid w:val="00997F14"/>
    <w:rsid w:val="009A17BE"/>
    <w:rsid w:val="009A78D9"/>
    <w:rsid w:val="009C3E31"/>
    <w:rsid w:val="009C54AE"/>
    <w:rsid w:val="009C788E"/>
    <w:rsid w:val="009C7A59"/>
    <w:rsid w:val="009D3F3B"/>
    <w:rsid w:val="009E0543"/>
    <w:rsid w:val="009E3B41"/>
    <w:rsid w:val="009E7C27"/>
    <w:rsid w:val="009F3C5C"/>
    <w:rsid w:val="009F4610"/>
    <w:rsid w:val="009F4CA6"/>
    <w:rsid w:val="00A00ECC"/>
    <w:rsid w:val="00A07DB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726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02EF"/>
    <w:rsid w:val="00B06142"/>
    <w:rsid w:val="00B135B1"/>
    <w:rsid w:val="00B1435F"/>
    <w:rsid w:val="00B169DF"/>
    <w:rsid w:val="00B26129"/>
    <w:rsid w:val="00B30178"/>
    <w:rsid w:val="00B3130B"/>
    <w:rsid w:val="00B3521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3DE"/>
    <w:rsid w:val="00BE24C7"/>
    <w:rsid w:val="00BF2C41"/>
    <w:rsid w:val="00C058B4"/>
    <w:rsid w:val="00C05F44"/>
    <w:rsid w:val="00C06B13"/>
    <w:rsid w:val="00C131B5"/>
    <w:rsid w:val="00C16ABF"/>
    <w:rsid w:val="00C170AE"/>
    <w:rsid w:val="00C2125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BD6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57D08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64D"/>
    <w:rsid w:val="00F070AB"/>
    <w:rsid w:val="00F17567"/>
    <w:rsid w:val="00F27A7B"/>
    <w:rsid w:val="00F27CA0"/>
    <w:rsid w:val="00F526AF"/>
    <w:rsid w:val="00F617C3"/>
    <w:rsid w:val="00F61A26"/>
    <w:rsid w:val="00F7066B"/>
    <w:rsid w:val="00F83B28"/>
    <w:rsid w:val="00F85441"/>
    <w:rsid w:val="00F9055C"/>
    <w:rsid w:val="00F974DA"/>
    <w:rsid w:val="00FA44DA"/>
    <w:rsid w:val="00FA46E5"/>
    <w:rsid w:val="00FB7DBA"/>
    <w:rsid w:val="00FC1C25"/>
    <w:rsid w:val="00FC22D1"/>
    <w:rsid w:val="00FC381E"/>
    <w:rsid w:val="00FC3F45"/>
    <w:rsid w:val="00FD2E3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B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B1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577C-60E2-45C3-9A5A-D31CAA04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191</TotalTime>
  <Pages>1</Pages>
  <Words>949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22</cp:revision>
  <cp:lastPrinted>2019-02-06T12:12:00Z</cp:lastPrinted>
  <dcterms:created xsi:type="dcterms:W3CDTF">2023-10-02T12:20:00Z</dcterms:created>
  <dcterms:modified xsi:type="dcterms:W3CDTF">2026-09-03T06:33:00Z</dcterms:modified>
</cp:coreProperties>
</file>